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12 - Malerarbeiten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12 - Gewerk: Maler- und Lackierarbeiten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